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8D912" w14:textId="77777777" w:rsidR="00B4299D" w:rsidRDefault="00B4299D" w:rsidP="00B4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SHORE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6F7C82F2" w14:textId="77777777" w:rsidR="00B4299D" w:rsidRDefault="00B4299D" w:rsidP="00B4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Derby. Merchant.</w:t>
      </w:r>
    </w:p>
    <w:p w14:paraId="16B85E0D" w14:textId="77777777" w:rsidR="00B4299D" w:rsidRDefault="00B4299D" w:rsidP="00B4299D">
      <w:pPr>
        <w:pStyle w:val="NoSpacing"/>
        <w:rPr>
          <w:rFonts w:cs="Times New Roman"/>
          <w:szCs w:val="24"/>
        </w:rPr>
      </w:pPr>
    </w:p>
    <w:p w14:paraId="39FCCDFF" w14:textId="77777777" w:rsidR="00B4299D" w:rsidRDefault="00B4299D" w:rsidP="00B4299D">
      <w:pPr>
        <w:pStyle w:val="NoSpacing"/>
        <w:rPr>
          <w:rFonts w:cs="Times New Roman"/>
          <w:szCs w:val="24"/>
        </w:rPr>
      </w:pPr>
    </w:p>
    <w:p w14:paraId="32778F19" w14:textId="77777777" w:rsidR="00B4299D" w:rsidRDefault="00B4299D" w:rsidP="00B4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Yve</w:t>
      </w:r>
      <w:proofErr w:type="spellEnd"/>
      <w:r>
        <w:rPr>
          <w:rFonts w:cs="Times New Roman"/>
          <w:szCs w:val="24"/>
        </w:rPr>
        <w:t xml:space="preserve">(q.v.) and Geoffrey, a merchant of Germany, brought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2FB9754B" w14:textId="77777777" w:rsidR="00B4299D" w:rsidRDefault="00B4299D" w:rsidP="00B4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him, Richard </w:t>
      </w:r>
      <w:proofErr w:type="spellStart"/>
      <w:r>
        <w:rPr>
          <w:rFonts w:cs="Times New Roman"/>
          <w:szCs w:val="24"/>
        </w:rPr>
        <w:t>Mapulton</w:t>
      </w:r>
      <w:proofErr w:type="spellEnd"/>
      <w:r>
        <w:rPr>
          <w:rFonts w:cs="Times New Roman"/>
          <w:szCs w:val="24"/>
        </w:rPr>
        <w:t xml:space="preserve"> of Derby, merchant(q.v.), and Thomas</w:t>
      </w:r>
    </w:p>
    <w:p w14:paraId="78D59576" w14:textId="77777777" w:rsidR="00B4299D" w:rsidRDefault="00B4299D" w:rsidP="00B4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Robert of Derby, brasier(q.v.).</w:t>
      </w:r>
    </w:p>
    <w:p w14:paraId="34D3BA31" w14:textId="77777777" w:rsidR="00B4299D" w:rsidRDefault="00B4299D" w:rsidP="00B4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399ABA0D" w14:textId="77777777" w:rsidR="00B4299D" w:rsidRDefault="00B4299D" w:rsidP="00B4299D">
      <w:pPr>
        <w:pStyle w:val="NoSpacing"/>
        <w:rPr>
          <w:rFonts w:cs="Times New Roman"/>
          <w:szCs w:val="24"/>
        </w:rPr>
      </w:pPr>
    </w:p>
    <w:p w14:paraId="7FE04CCD" w14:textId="77777777" w:rsidR="00B4299D" w:rsidRDefault="00B4299D" w:rsidP="00B4299D">
      <w:pPr>
        <w:pStyle w:val="NoSpacing"/>
        <w:rPr>
          <w:rFonts w:cs="Times New Roman"/>
          <w:szCs w:val="24"/>
        </w:rPr>
      </w:pPr>
    </w:p>
    <w:p w14:paraId="5AEF4AA2" w14:textId="77777777" w:rsidR="00B4299D" w:rsidRDefault="00B4299D" w:rsidP="00B4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2023</w:t>
      </w:r>
    </w:p>
    <w:p w14:paraId="48DD81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FC00" w14:textId="77777777" w:rsidR="00B4299D" w:rsidRDefault="00B4299D" w:rsidP="009139A6">
      <w:r>
        <w:separator/>
      </w:r>
    </w:p>
  </w:endnote>
  <w:endnote w:type="continuationSeparator" w:id="0">
    <w:p w14:paraId="253CE11E" w14:textId="77777777" w:rsidR="00B4299D" w:rsidRDefault="00B429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CA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E0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388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C2888" w14:textId="77777777" w:rsidR="00B4299D" w:rsidRDefault="00B4299D" w:rsidP="009139A6">
      <w:r>
        <w:separator/>
      </w:r>
    </w:p>
  </w:footnote>
  <w:footnote w:type="continuationSeparator" w:id="0">
    <w:p w14:paraId="7760B736" w14:textId="77777777" w:rsidR="00B4299D" w:rsidRDefault="00B429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B6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A2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8FC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9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299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08AAC"/>
  <w15:chartTrackingRefBased/>
  <w15:docId w15:val="{C004BE4C-454E-4D62-87B9-BBBF16A06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29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2023-06-14T14:14:00Z</dcterms:created>
  <dcterms:modified xsi:type="dcterms:W3CDTF">2023-06-14T14:14:00Z</dcterms:modified>
</cp:coreProperties>
</file>